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bookmarkStart w:id="0" w:name="_GoBack"/>
      <w:bookmarkEnd w:id="0"/>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25DE5613" w:rsidR="00F4562A" w:rsidRPr="00167803" w:rsidRDefault="00CE0D4F" w:rsidP="00D07D6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D07D63" w:rsidRPr="00D07D63">
        <w:rPr>
          <w:rFonts w:asciiTheme="minorHAnsi" w:hAnsiTheme="minorHAnsi" w:cs="Arial"/>
          <w:sz w:val="22"/>
        </w:rPr>
        <w:t>Supply, Delivery, Installation, Commissioning, Testing, Training, Warranty and Maintenance of a Thulium Laser System for the Medical Research and Care Centre (MRCC), University of Mosul, Iraq.</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E320EDA" w:rsidR="0094346F" w:rsidRPr="00167803" w:rsidRDefault="0094346F" w:rsidP="00D07D6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D07D63" w:rsidRPr="00D07D63">
        <w:rPr>
          <w:rFonts w:asciiTheme="minorHAnsi" w:hAnsiTheme="minorHAnsi" w:cs="Arial"/>
          <w:sz w:val="22"/>
        </w:rPr>
        <w:t>Supply, Delivery, Installation, Commissioning, Testing, Training, Warranty and Maintenance of a Thulium Laser System for the Medical Research and Care Centre (MRCC), University of Mosul, Iraq.</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2874BD07"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75A5B276"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lastRenderedPageBreak/>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4306EDFD" w14:textId="4985C0B5"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77777777"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Pr="008F53EE">
        <w:rPr>
          <w:rFonts w:ascii="Calibri" w:hAnsi="Calibri"/>
          <w:sz w:val="22"/>
          <w:szCs w:val="22"/>
          <w:highlight w:val="yellow"/>
          <w:lang w:val="en-GB"/>
        </w:rPr>
        <w:t>to be specified</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6cei="http://schemas.microsoft.com/office/word/2026/wordml/cei"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8pt" o:ole="">
            <v:imagedata r:id="rId24" o:title=""/>
          </v:shape>
          <o:OLEObject Type="Embed" ProgID="Excel.Sheet.12" ShapeID="_x0000_i1025" DrawAspect="Content" ObjectID="_1847460055"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F0F3C0" w14:textId="77777777" w:rsidR="003D3A61" w:rsidRDefault="003D3A61">
      <w:r>
        <w:separator/>
      </w:r>
    </w:p>
  </w:endnote>
  <w:endnote w:type="continuationSeparator" w:id="0">
    <w:p w14:paraId="51E8B4C6" w14:textId="77777777" w:rsidR="003D3A61" w:rsidRDefault="003D3A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570E4EEA"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01B71">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01B71">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0B39853"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01B71">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01B71">
                              <w:rPr>
                                <w:rFonts w:asciiTheme="minorHAnsi" w:hAnsiTheme="minorHAnsi"/>
                                <w:b/>
                                <w:bCs/>
                                <w:noProof/>
                                <w:sz w:val="22"/>
                                <w:szCs w:val="22"/>
                              </w:rPr>
                              <w:t>7</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285C9EBD"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01B71">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01B71">
                              <w:rPr>
                                <w:rFonts w:asciiTheme="minorHAnsi" w:hAnsiTheme="minorHAnsi"/>
                                <w:b/>
                                <w:bCs/>
                                <w:noProof/>
                                <w:sz w:val="22"/>
                                <w:szCs w:val="22"/>
                              </w:rPr>
                              <w:t>7</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199C4636"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01B71">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01B71">
                              <w:rPr>
                                <w:rFonts w:asciiTheme="minorHAnsi" w:hAnsiTheme="minorHAnsi"/>
                                <w:b/>
                                <w:bCs/>
                                <w:noProof/>
                                <w:sz w:val="22"/>
                                <w:szCs w:val="22"/>
                              </w:rPr>
                              <w:t>7</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EC4799" w14:textId="77777777" w:rsidR="003D3A61" w:rsidRDefault="003D3A61">
      <w:r>
        <w:separator/>
      </w:r>
    </w:p>
  </w:footnote>
  <w:footnote w:type="continuationSeparator" w:id="0">
    <w:p w14:paraId="72CAFA68" w14:textId="77777777" w:rsidR="003D3A61" w:rsidRDefault="003D3A61">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t xml:space="preserve">Recent certificates or letters issued by the competent authorities of the relevant State are required. These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6cei="http://schemas.microsoft.com/office/word/2026/wordml/cei"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2F65"/>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3A61"/>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0F09"/>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B71"/>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07D63"/>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Feuille_de_calcul_Microsoft_Excel.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3C5D5F-98F0-457A-BC4D-1EA9211A73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0</TotalTime>
  <Pages>7</Pages>
  <Words>1451</Words>
  <Characters>7983</Characters>
  <Application>Microsoft Office Word</Application>
  <DocSecurity>0</DocSecurity>
  <Lines>66</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9416</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Marie Wiltania WILLIAM</cp:lastModifiedBy>
  <cp:revision>2</cp:revision>
  <cp:lastPrinted>2016-03-24T23:23:00Z</cp:lastPrinted>
  <dcterms:created xsi:type="dcterms:W3CDTF">2026-08-05T16:32:00Z</dcterms:created>
  <dcterms:modified xsi:type="dcterms:W3CDTF">2026-08-05T16:32:00Z</dcterms:modified>
</cp:coreProperties>
</file>